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ED40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Nicholas KYRY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B018C8F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7A41C3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399A67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Nicols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Marsh, Buckinghamshire(q.v.).</w:t>
      </w:r>
    </w:p>
    <w:p w14:paraId="72E51C9C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A87798B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4EA07E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6FB0D4" w14:textId="77777777" w:rsidR="00CA6B15" w:rsidRDefault="00CA6B15" w:rsidP="00CA6B1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June 2021</w:t>
      </w:r>
    </w:p>
    <w:p w14:paraId="41FA0B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6041" w14:textId="77777777" w:rsidR="00CA6B15" w:rsidRDefault="00CA6B15" w:rsidP="009139A6">
      <w:r>
        <w:separator/>
      </w:r>
    </w:p>
  </w:endnote>
  <w:endnote w:type="continuationSeparator" w:id="0">
    <w:p w14:paraId="741D7936" w14:textId="77777777" w:rsidR="00CA6B15" w:rsidRDefault="00CA6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94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EB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34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503B" w14:textId="77777777" w:rsidR="00CA6B15" w:rsidRDefault="00CA6B15" w:rsidP="009139A6">
      <w:r>
        <w:separator/>
      </w:r>
    </w:p>
  </w:footnote>
  <w:footnote w:type="continuationSeparator" w:id="0">
    <w:p w14:paraId="6E9761B2" w14:textId="77777777" w:rsidR="00CA6B15" w:rsidRDefault="00CA6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82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60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3F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B1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6B1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61611"/>
  <w15:chartTrackingRefBased/>
  <w15:docId w15:val="{E9A559CF-6254-4E12-B5DC-65FFB076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6B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2021-07-16T13:44:00Z</dcterms:created>
  <dcterms:modified xsi:type="dcterms:W3CDTF">2021-07-16T13:44:00Z</dcterms:modified>
</cp:coreProperties>
</file>